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07D67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William GOLDSMYTH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fl.1488)</w:t>
      </w:r>
    </w:p>
    <w:p w14:paraId="3BD7B5A1" w14:textId="77777777" w:rsidR="008656A6" w:rsidRDefault="008656A6" w:rsidP="008656A6">
      <w:pPr>
        <w:pStyle w:val="NoSpacing"/>
        <w:rPr>
          <w:rFonts w:eastAsia="Times New Roman"/>
        </w:rPr>
      </w:pPr>
    </w:p>
    <w:p w14:paraId="5D5FB9D4" w14:textId="77777777" w:rsidR="008656A6" w:rsidRDefault="008656A6" w:rsidP="008656A6">
      <w:pPr>
        <w:pStyle w:val="NoSpacing"/>
        <w:rPr>
          <w:rFonts w:eastAsia="Times New Roman"/>
        </w:rPr>
      </w:pPr>
    </w:p>
    <w:p w14:paraId="3C68D9C6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Brother of John </w:t>
      </w:r>
      <w:proofErr w:type="spellStart"/>
      <w:r>
        <w:rPr>
          <w:rFonts w:eastAsia="Times New Roman"/>
        </w:rPr>
        <w:t>Goldsmyth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Shotesham</w:t>
      </w:r>
      <w:proofErr w:type="spellEnd"/>
      <w:r>
        <w:rPr>
          <w:rFonts w:eastAsia="Times New Roman"/>
        </w:rPr>
        <w:t>, Norfolk(q.v.).</w:t>
      </w:r>
    </w:p>
    <w:p w14:paraId="1D776004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Register of John Morton, Archbishop of Canterbury 1486-1500” </w:t>
      </w:r>
      <w:proofErr w:type="spellStart"/>
      <w:r>
        <w:rPr>
          <w:rFonts w:eastAsia="Times New Roman"/>
        </w:rPr>
        <w:t>vol.III</w:t>
      </w:r>
      <w:proofErr w:type="spellEnd"/>
      <w:r>
        <w:rPr>
          <w:rFonts w:eastAsia="Times New Roman"/>
        </w:rPr>
        <w:t xml:space="preserve"> </w:t>
      </w:r>
    </w:p>
    <w:p w14:paraId="07AB4030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</w:rPr>
        <w:t>ed. Christopher Harper-Bill, pub. Canterbury and York Society 2000, p.67)</w:t>
      </w:r>
    </w:p>
    <w:p w14:paraId="4FCA36E5" w14:textId="77777777" w:rsidR="008656A6" w:rsidRDefault="008656A6" w:rsidP="008656A6">
      <w:pPr>
        <w:pStyle w:val="NoSpacing"/>
        <w:rPr>
          <w:rFonts w:eastAsia="Times New Roman"/>
        </w:rPr>
      </w:pPr>
    </w:p>
    <w:p w14:paraId="1BA8D7A5" w14:textId="77777777" w:rsidR="008656A6" w:rsidRDefault="008656A6" w:rsidP="008656A6">
      <w:pPr>
        <w:pStyle w:val="NoSpacing"/>
        <w:rPr>
          <w:rFonts w:eastAsia="Times New Roman"/>
        </w:rPr>
      </w:pPr>
    </w:p>
    <w:p w14:paraId="3765905C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</w:rPr>
        <w:t>12 Mar.1488</w:t>
      </w:r>
      <w:r>
        <w:rPr>
          <w:rFonts w:eastAsia="Times New Roman"/>
        </w:rPr>
        <w:tab/>
        <w:t>John bequeathed him an acre of corn.   (ibid.)</w:t>
      </w:r>
    </w:p>
    <w:p w14:paraId="4E5FF4D5" w14:textId="77777777" w:rsidR="008656A6" w:rsidRDefault="008656A6" w:rsidP="008656A6">
      <w:pPr>
        <w:pStyle w:val="NoSpacing"/>
        <w:rPr>
          <w:rFonts w:eastAsia="Times New Roman"/>
        </w:rPr>
      </w:pPr>
    </w:p>
    <w:p w14:paraId="5240804C" w14:textId="77777777" w:rsidR="008656A6" w:rsidRDefault="008656A6" w:rsidP="008656A6">
      <w:pPr>
        <w:pStyle w:val="NoSpacing"/>
        <w:rPr>
          <w:rFonts w:eastAsia="Times New Roman"/>
        </w:rPr>
      </w:pPr>
    </w:p>
    <w:p w14:paraId="0F86B330" w14:textId="77777777" w:rsidR="008656A6" w:rsidRDefault="008656A6" w:rsidP="008656A6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0CA60E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A841D" w14:textId="77777777" w:rsidR="008656A6" w:rsidRDefault="008656A6" w:rsidP="009139A6">
      <w:r>
        <w:separator/>
      </w:r>
    </w:p>
  </w:endnote>
  <w:endnote w:type="continuationSeparator" w:id="0">
    <w:p w14:paraId="32528F89" w14:textId="77777777" w:rsidR="008656A6" w:rsidRDefault="008656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24A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69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890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CE9F0" w14:textId="77777777" w:rsidR="008656A6" w:rsidRDefault="008656A6" w:rsidP="009139A6">
      <w:r>
        <w:separator/>
      </w:r>
    </w:p>
  </w:footnote>
  <w:footnote w:type="continuationSeparator" w:id="0">
    <w:p w14:paraId="3440F950" w14:textId="77777777" w:rsidR="008656A6" w:rsidRDefault="008656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209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567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3C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A6"/>
    <w:rsid w:val="000666E0"/>
    <w:rsid w:val="002510B7"/>
    <w:rsid w:val="00270799"/>
    <w:rsid w:val="005C130B"/>
    <w:rsid w:val="00826F5C"/>
    <w:rsid w:val="008656A6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61EE"/>
  <w15:chartTrackingRefBased/>
  <w15:docId w15:val="{0164322C-331B-4A06-A153-524B4A6E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2024-07-26T09:19:00Z</dcterms:created>
  <dcterms:modified xsi:type="dcterms:W3CDTF">2024-07-26T09:19:00Z</dcterms:modified>
</cp:coreProperties>
</file>